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E55DD" w14:textId="77777777" w:rsidR="001B39A4" w:rsidRDefault="001B39A4" w:rsidP="001B39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WROO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fl.1447-69)</w:t>
      </w:r>
    </w:p>
    <w:p w14:paraId="77D0C3EB" w14:textId="77777777" w:rsidR="001B39A4" w:rsidRDefault="001B39A4" w:rsidP="001B39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Clergyman.</w:t>
      </w:r>
    </w:p>
    <w:p w14:paraId="1EF8F6E6" w14:textId="77777777" w:rsidR="001B39A4" w:rsidRDefault="001B39A4" w:rsidP="001B39A4">
      <w:pPr>
        <w:pStyle w:val="NoSpacing"/>
        <w:rPr>
          <w:rFonts w:cs="Times New Roman"/>
          <w:szCs w:val="24"/>
        </w:rPr>
      </w:pPr>
    </w:p>
    <w:p w14:paraId="50249804" w14:textId="77777777" w:rsidR="001B39A4" w:rsidRDefault="001B39A4" w:rsidP="001B39A4">
      <w:pPr>
        <w:pStyle w:val="NoSpacing"/>
        <w:rPr>
          <w:rFonts w:cs="Times New Roman"/>
          <w:szCs w:val="24"/>
        </w:rPr>
      </w:pPr>
    </w:p>
    <w:p w14:paraId="26E8AFB7" w14:textId="77777777" w:rsidR="001B39A4" w:rsidRDefault="001B39A4" w:rsidP="001B39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1447</w:t>
      </w:r>
      <w:r>
        <w:rPr>
          <w:rFonts w:cs="Times New Roman"/>
          <w:szCs w:val="24"/>
        </w:rPr>
        <w:tab/>
        <w:t xml:space="preserve">Rector of </w:t>
      </w:r>
      <w:proofErr w:type="spellStart"/>
      <w:r>
        <w:rPr>
          <w:rFonts w:cs="Times New Roman"/>
          <w:szCs w:val="24"/>
        </w:rPr>
        <w:t>Goldhanger</w:t>
      </w:r>
      <w:proofErr w:type="spellEnd"/>
      <w:r>
        <w:rPr>
          <w:rFonts w:cs="Times New Roman"/>
          <w:szCs w:val="24"/>
        </w:rPr>
        <w:t xml:space="preserve">, Essex.   </w:t>
      </w:r>
      <w:r w:rsidRPr="00667BE3">
        <w:rPr>
          <w:rFonts w:cs="Times New Roman"/>
          <w:szCs w:val="24"/>
        </w:rPr>
        <w:t>(Alumni Cantab. vol.1 part 4 p.</w:t>
      </w:r>
      <w:r>
        <w:rPr>
          <w:rFonts w:cs="Times New Roman"/>
          <w:szCs w:val="24"/>
        </w:rPr>
        <w:t>479)</w:t>
      </w:r>
    </w:p>
    <w:p w14:paraId="47A9C64A" w14:textId="77777777" w:rsidR="001B39A4" w:rsidRDefault="001B39A4" w:rsidP="001B39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1452</w:t>
      </w:r>
      <w:r>
        <w:rPr>
          <w:rFonts w:cs="Times New Roman"/>
          <w:szCs w:val="24"/>
        </w:rPr>
        <w:tab/>
        <w:t>Dean of Bocking.   (ibid.)</w:t>
      </w:r>
    </w:p>
    <w:p w14:paraId="5728D14F" w14:textId="77777777" w:rsidR="001B39A4" w:rsidRDefault="001B39A4" w:rsidP="001B39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1457-8</w:t>
      </w:r>
      <w:r>
        <w:rPr>
          <w:rFonts w:cs="Times New Roman"/>
          <w:szCs w:val="24"/>
        </w:rPr>
        <w:tab/>
        <w:t>Comm for M.A. or Higher degree at Cambridge University.   (ibid.)</w:t>
      </w:r>
    </w:p>
    <w:p w14:paraId="53F2A807" w14:textId="77777777" w:rsidR="001B39A4" w:rsidRDefault="001B39A4" w:rsidP="001B39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to</w:t>
      </w:r>
      <w:r>
        <w:rPr>
          <w:rFonts w:cs="Times New Roman"/>
          <w:szCs w:val="24"/>
        </w:rPr>
        <w:tab/>
        <w:t>1469</w:t>
      </w:r>
      <w:r>
        <w:rPr>
          <w:rFonts w:cs="Times New Roman"/>
          <w:szCs w:val="24"/>
        </w:rPr>
        <w:tab/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St.James</w:t>
      </w:r>
      <w:proofErr w:type="spellEnd"/>
      <w:proofErr w:type="gramEnd"/>
      <w:r>
        <w:rPr>
          <w:rFonts w:cs="Times New Roman"/>
          <w:szCs w:val="24"/>
        </w:rPr>
        <w:t>, Colchester.    (ibid.)</w:t>
      </w:r>
    </w:p>
    <w:p w14:paraId="1F24F6B4" w14:textId="77777777" w:rsidR="001B39A4" w:rsidRDefault="001B39A4" w:rsidP="001B39A4">
      <w:pPr>
        <w:pStyle w:val="NoSpacing"/>
        <w:rPr>
          <w:rFonts w:cs="Times New Roman"/>
          <w:szCs w:val="24"/>
        </w:rPr>
      </w:pPr>
    </w:p>
    <w:p w14:paraId="681908EB" w14:textId="77777777" w:rsidR="001B39A4" w:rsidRDefault="001B39A4" w:rsidP="001B39A4">
      <w:pPr>
        <w:pStyle w:val="NoSpacing"/>
        <w:rPr>
          <w:rFonts w:cs="Times New Roman"/>
          <w:szCs w:val="24"/>
        </w:rPr>
      </w:pPr>
    </w:p>
    <w:p w14:paraId="2377FBAF" w14:textId="77777777" w:rsidR="001B39A4" w:rsidRDefault="001B39A4" w:rsidP="001B39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February 2023</w:t>
      </w:r>
    </w:p>
    <w:p w14:paraId="26A348D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F5276" w14:textId="77777777" w:rsidR="001B39A4" w:rsidRDefault="001B39A4" w:rsidP="009139A6">
      <w:r>
        <w:separator/>
      </w:r>
    </w:p>
  </w:endnote>
  <w:endnote w:type="continuationSeparator" w:id="0">
    <w:p w14:paraId="57C6C1A2" w14:textId="77777777" w:rsidR="001B39A4" w:rsidRDefault="001B39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364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D8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C3C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A4CE4" w14:textId="77777777" w:rsidR="001B39A4" w:rsidRDefault="001B39A4" w:rsidP="009139A6">
      <w:r>
        <w:separator/>
      </w:r>
    </w:p>
  </w:footnote>
  <w:footnote w:type="continuationSeparator" w:id="0">
    <w:p w14:paraId="48B23EDB" w14:textId="77777777" w:rsidR="001B39A4" w:rsidRDefault="001B39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337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DE7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4A7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9A4"/>
    <w:rsid w:val="000666E0"/>
    <w:rsid w:val="001B39A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C067F"/>
  <w15:chartTrackingRefBased/>
  <w15:docId w15:val="{F26D8EB7-8D72-4D09-AEBF-C3681DCA6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2024-02-04T21:20:00Z</dcterms:created>
  <dcterms:modified xsi:type="dcterms:W3CDTF">2024-02-04T21:20:00Z</dcterms:modified>
</cp:coreProperties>
</file>